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8F" w:rsidRPr="00AC0385" w:rsidRDefault="00C5758F" w:rsidP="00AC038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385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13</w:t>
      </w:r>
    </w:p>
    <w:p w:rsidR="00C5758F" w:rsidRPr="00AC0385" w:rsidRDefault="00C5758F" w:rsidP="00AC038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385">
        <w:rPr>
          <w:rFonts w:ascii="Times New Roman" w:hAnsi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/>
          <w:sz w:val="28"/>
          <w:szCs w:val="28"/>
        </w:rPr>
        <w:tab/>
      </w:r>
    </w:p>
    <w:p w:rsidR="00C5758F" w:rsidRDefault="00C5758F" w:rsidP="00AC038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38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28.10.2019</w:t>
      </w:r>
      <w:r w:rsidRPr="00AC038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</w:t>
      </w:r>
    </w:p>
    <w:p w:rsidR="00C5758F" w:rsidRDefault="00C5758F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758F" w:rsidRPr="00227AA5" w:rsidRDefault="00C5758F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227AA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227AA5">
        <w:rPr>
          <w:rFonts w:ascii="Times New Roman" w:hAnsi="Times New Roman"/>
          <w:sz w:val="28"/>
          <w:szCs w:val="28"/>
        </w:rPr>
        <w:t>18</w:t>
      </w:r>
    </w:p>
    <w:p w:rsidR="00C5758F" w:rsidRPr="00227AA5" w:rsidRDefault="00C5758F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27AA5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227AA5">
        <w:rPr>
          <w:rFonts w:ascii="Times New Roman" w:hAnsi="Times New Roman"/>
          <w:sz w:val="28"/>
          <w:szCs w:val="28"/>
        </w:rPr>
        <w:t xml:space="preserve"> Пыть-Яха</w:t>
      </w:r>
      <w:r w:rsidRPr="00227AA5">
        <w:rPr>
          <w:rFonts w:ascii="Times New Roman" w:hAnsi="Times New Roman"/>
          <w:sz w:val="28"/>
          <w:szCs w:val="28"/>
        </w:rPr>
        <w:tab/>
      </w:r>
    </w:p>
    <w:p w:rsidR="00C5758F" w:rsidRPr="00227AA5" w:rsidRDefault="00C5758F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27AA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14.12.2018</w:t>
      </w:r>
      <w:r w:rsidRPr="00227AA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210»</w:t>
      </w:r>
    </w:p>
    <w:p w:rsidR="00C5758F" w:rsidRPr="00227AA5" w:rsidRDefault="00C5758F" w:rsidP="00C46091">
      <w:pPr>
        <w:jc w:val="center"/>
        <w:rPr>
          <w:rFonts w:ascii="Times New Roman" w:hAnsi="Times New Roman"/>
          <w:sz w:val="28"/>
          <w:szCs w:val="28"/>
        </w:rPr>
      </w:pPr>
    </w:p>
    <w:p w:rsidR="00C5758F" w:rsidRDefault="00C5758F" w:rsidP="00C46091">
      <w:pPr>
        <w:jc w:val="center"/>
        <w:rPr>
          <w:rFonts w:ascii="Times New Roman" w:hAnsi="Times New Roman"/>
          <w:sz w:val="28"/>
          <w:szCs w:val="28"/>
        </w:rPr>
      </w:pPr>
      <w:r w:rsidRPr="00227AA5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на 2020-2021 годы</w:t>
      </w:r>
    </w:p>
    <w:p w:rsidR="00C5758F" w:rsidRDefault="00C5758F" w:rsidP="00A91CC7">
      <w:pPr>
        <w:spacing w:after="0"/>
        <w:jc w:val="right"/>
      </w:pPr>
      <w:r w:rsidRPr="00227AA5">
        <w:rPr>
          <w:rFonts w:ascii="Times New Roman" w:hAnsi="Times New Roman"/>
          <w:sz w:val="28"/>
          <w:szCs w:val="28"/>
        </w:rPr>
        <w:t>(тыс. рублей)</w:t>
      </w:r>
      <w:r>
        <w:fldChar w:fldCharType="begin"/>
      </w:r>
      <w:r>
        <w:instrText xml:space="preserve"> LINK Excel.Sheet.12 "\\\\serverfc\\FC$\\Гроховская\\УТОЧНЕНИЕ\\следующее после мая\\14. Приложение 13 Объём межбюджетных трансфертов, поступающих в бюджет города Пыть-Яха на 2020-2021 годы.docx.xlsx" Лист1!R1C1:R44C4 \a \f 4 \h  \* MERGEFORMAT </w:instrText>
      </w:r>
      <w:r>
        <w:fldChar w:fldCharType="separat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41"/>
        <w:gridCol w:w="2997"/>
        <w:gridCol w:w="1409"/>
        <w:gridCol w:w="1473"/>
      </w:tblGrid>
      <w:tr w:rsidR="00C5758F" w:rsidRPr="00127315" w:rsidTr="00A91CC7">
        <w:trPr>
          <w:divId w:val="1650283416"/>
          <w:cantSplit/>
          <w:trHeight w:val="20"/>
          <w:tblHeader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НАИМЕНОВАНИЕ ДОХОДА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КБК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2020 год 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2021 год 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2 253 883,50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2 245 043,80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2 253 883,50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2 245 043,80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000 2 02 10000 00 0000 150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279 120,30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286 321,10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000 2 02 15001 00 0000 150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279 120,30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286 321,10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000 2 02 15001 04 0000 150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279 120,30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286 321,10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3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0</w:t>
            </w:r>
            <w:bookmarkStart w:id="0" w:name="_GoBack"/>
            <w:bookmarkEnd w:id="0"/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00 2 02 20000 00 0000 150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610 610,30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592 283,10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30 188,10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000 2 02 20041 04 0000 150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30 188,10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000 2 02 20077 00 0000 150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273 770,90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100 212,00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bottom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91CC7">
              <w:rPr>
                <w:rFonts w:ascii="Times New Roman" w:hAnsi="Times New Roman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000 2 02 20077 04 0000 150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273 770,90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100 212,00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000 2 02 25243 00 0000 150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112 804,30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323 924,70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000 2 02 25243 04 0000 150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112 804,30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323 924,70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000 2 02 25497 00 0000 150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1 839,80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1 839,80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shd w:val="clear" w:color="000000" w:fill="FFFFFF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000 2 02 25497 04 0000 150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1 839,80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1 839,80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shd w:val="clear" w:color="000000" w:fill="FFFFFF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438" w:type="pct"/>
            <w:shd w:val="clear" w:color="000000" w:fill="FFFFFF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82,90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82,90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shd w:val="clear" w:color="000000" w:fill="FFFFFF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38" w:type="pct"/>
            <w:shd w:val="clear" w:color="000000" w:fill="FFFFFF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676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82,90</w:t>
            </w:r>
          </w:p>
        </w:tc>
        <w:tc>
          <w:tcPr>
            <w:tcW w:w="708" w:type="pct"/>
            <w:noWrap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82,90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000 2 02 25555 00 0000 150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10 117,70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8 205,40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10 117,70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8 205,40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Прочие субсидии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000 2 02 29999 00 0000 150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181 806,60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158 018,30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1438" w:type="pct"/>
            <w:shd w:val="clear" w:color="000000" w:fill="FFFFFF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181 806,60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158 018,30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000 2 02 30000 00 0000 150</w:t>
            </w:r>
          </w:p>
        </w:tc>
        <w:tc>
          <w:tcPr>
            <w:tcW w:w="676" w:type="pct"/>
            <w:noWrap/>
            <w:vAlign w:val="bottom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1 362 059,00</w:t>
            </w:r>
          </w:p>
        </w:tc>
        <w:tc>
          <w:tcPr>
            <w:tcW w:w="708" w:type="pct"/>
            <w:noWrap/>
            <w:vAlign w:val="bottom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1 364 345,70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000 2 02 30024 00 0000 150</w:t>
            </w:r>
          </w:p>
        </w:tc>
        <w:tc>
          <w:tcPr>
            <w:tcW w:w="676" w:type="pct"/>
            <w:noWrap/>
            <w:vAlign w:val="bottom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1 307 150,60</w:t>
            </w:r>
          </w:p>
        </w:tc>
        <w:tc>
          <w:tcPr>
            <w:tcW w:w="708" w:type="pct"/>
            <w:noWrap/>
            <w:vAlign w:val="bottom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1 306 568,30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676" w:type="pct"/>
            <w:noWrap/>
            <w:vAlign w:val="bottom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1 307 150,60</w:t>
            </w:r>
          </w:p>
        </w:tc>
        <w:tc>
          <w:tcPr>
            <w:tcW w:w="708" w:type="pct"/>
            <w:noWrap/>
            <w:vAlign w:val="bottom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1 306 568,30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30 865,00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30 865,00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30 865,00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30 865,00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000 2 02 35082 00 0000 150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7 362,00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11 043,10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7 362,00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11 043,10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000 2 02 35118 00 0000 150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5 165,50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5 343,90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5 165,50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5 343,90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000 2 02 35120 00 0000 150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6,20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6,20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6,20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6,20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000 2 02 35135 00 0000 150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2 664,50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2 664,50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000 2 02 35135 04 0000 150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2 664,50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2 664,50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000 2 02 35176 00 0000 150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2 664,50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1 776,30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2 664,50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1 776,30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000 2 02 35930 00 0000 150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6 180,70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6 078,40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000 2 02 35930 04 0000 150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6 180,70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6 078,40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2 093,90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2 093,90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276,80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bCs/>
                <w:color w:val="000000"/>
                <w:lang w:eastAsia="ru-RU"/>
              </w:rPr>
              <w:t>276,80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000 2 02 45294 00 0000 150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276,80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276,80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000 2 02 45294 04 0000 150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276,80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276,80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1 817,10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1 817,10</w:t>
            </w:r>
          </w:p>
        </w:tc>
      </w:tr>
      <w:tr w:rsidR="00C5758F" w:rsidRPr="00127315" w:rsidTr="00A91CC7">
        <w:trPr>
          <w:divId w:val="1650283416"/>
          <w:cantSplit/>
          <w:trHeight w:val="20"/>
        </w:trPr>
        <w:tc>
          <w:tcPr>
            <w:tcW w:w="2179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3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676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1 817,10</w:t>
            </w:r>
          </w:p>
        </w:tc>
        <w:tc>
          <w:tcPr>
            <w:tcW w:w="708" w:type="pct"/>
            <w:vAlign w:val="center"/>
          </w:tcPr>
          <w:p w:rsidR="00C5758F" w:rsidRPr="00A91CC7" w:rsidRDefault="00C5758F" w:rsidP="00A91C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91CC7">
              <w:rPr>
                <w:rFonts w:ascii="Times New Roman" w:hAnsi="Times New Roman"/>
                <w:color w:val="000000"/>
                <w:lang w:eastAsia="ru-RU"/>
              </w:rPr>
              <w:t>1 817,10</w:t>
            </w:r>
          </w:p>
        </w:tc>
      </w:tr>
    </w:tbl>
    <w:p w:rsidR="00C5758F" w:rsidRPr="002E1B93" w:rsidRDefault="00C5758F" w:rsidP="002E1B93">
      <w:pPr>
        <w:rPr>
          <w:rFonts w:ascii="Times New Roman" w:hAnsi="Times New Roman"/>
        </w:rPr>
      </w:pPr>
      <w:r>
        <w:fldChar w:fldCharType="end"/>
      </w:r>
    </w:p>
    <w:sectPr w:rsidR="00C5758F" w:rsidRPr="002E1B93" w:rsidSect="00A91CC7">
      <w:headerReference w:type="default" r:id="rId6"/>
      <w:pgSz w:w="11906" w:h="16838"/>
      <w:pgMar w:top="567" w:right="851" w:bottom="567" w:left="851" w:header="708" w:footer="708" w:gutter="0"/>
      <w:pgNumType w:start="27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58F" w:rsidRDefault="00C5758F" w:rsidP="00DD00B4">
      <w:pPr>
        <w:spacing w:after="0" w:line="240" w:lineRule="auto"/>
      </w:pPr>
      <w:r>
        <w:separator/>
      </w:r>
    </w:p>
  </w:endnote>
  <w:endnote w:type="continuationSeparator" w:id="0">
    <w:p w:rsidR="00C5758F" w:rsidRDefault="00C5758F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58F" w:rsidRDefault="00C5758F" w:rsidP="00DD00B4">
      <w:pPr>
        <w:spacing w:after="0" w:line="240" w:lineRule="auto"/>
      </w:pPr>
      <w:r>
        <w:separator/>
      </w:r>
    </w:p>
  </w:footnote>
  <w:footnote w:type="continuationSeparator" w:id="0">
    <w:p w:rsidR="00C5758F" w:rsidRDefault="00C5758F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58F" w:rsidRDefault="00C5758F">
    <w:pPr>
      <w:pStyle w:val="Header"/>
      <w:jc w:val="right"/>
    </w:pPr>
    <w:fldSimple w:instr="PAGE   \* MERGEFORMAT">
      <w:r>
        <w:rPr>
          <w:noProof/>
        </w:rPr>
        <w:t>275</w:t>
      </w:r>
    </w:fldSimple>
  </w:p>
  <w:p w:rsidR="00C5758F" w:rsidRDefault="00C5758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1B93"/>
    <w:rsid w:val="00030305"/>
    <w:rsid w:val="000B075C"/>
    <w:rsid w:val="000B0B4E"/>
    <w:rsid w:val="000E463B"/>
    <w:rsid w:val="000E7B53"/>
    <w:rsid w:val="000F27B6"/>
    <w:rsid w:val="000F68DD"/>
    <w:rsid w:val="00127315"/>
    <w:rsid w:val="00153EF5"/>
    <w:rsid w:val="0016391D"/>
    <w:rsid w:val="001D1C49"/>
    <w:rsid w:val="001D5BDC"/>
    <w:rsid w:val="00227AA5"/>
    <w:rsid w:val="002E1B93"/>
    <w:rsid w:val="00336D7F"/>
    <w:rsid w:val="00357FBD"/>
    <w:rsid w:val="004040F4"/>
    <w:rsid w:val="00503D85"/>
    <w:rsid w:val="00554E8E"/>
    <w:rsid w:val="005B0B9B"/>
    <w:rsid w:val="005B4C1A"/>
    <w:rsid w:val="005E1DE8"/>
    <w:rsid w:val="00652379"/>
    <w:rsid w:val="006B3B0A"/>
    <w:rsid w:val="006D234F"/>
    <w:rsid w:val="00714BBF"/>
    <w:rsid w:val="007A0A3E"/>
    <w:rsid w:val="007B436C"/>
    <w:rsid w:val="007D21C3"/>
    <w:rsid w:val="00803704"/>
    <w:rsid w:val="00821122"/>
    <w:rsid w:val="008628FA"/>
    <w:rsid w:val="008D6236"/>
    <w:rsid w:val="0095661D"/>
    <w:rsid w:val="009D7861"/>
    <w:rsid w:val="009E5BC3"/>
    <w:rsid w:val="00A847BE"/>
    <w:rsid w:val="00A91CC7"/>
    <w:rsid w:val="00AA1FE5"/>
    <w:rsid w:val="00AC0385"/>
    <w:rsid w:val="00AC0D27"/>
    <w:rsid w:val="00B6591D"/>
    <w:rsid w:val="00BB4137"/>
    <w:rsid w:val="00C01FCC"/>
    <w:rsid w:val="00C214E3"/>
    <w:rsid w:val="00C46091"/>
    <w:rsid w:val="00C5758F"/>
    <w:rsid w:val="00DD00B4"/>
    <w:rsid w:val="00E20286"/>
    <w:rsid w:val="00E5789B"/>
    <w:rsid w:val="00E72586"/>
    <w:rsid w:val="00F74B32"/>
    <w:rsid w:val="00F77FEC"/>
    <w:rsid w:val="00F81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DE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D00B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D00B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8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3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3</Pages>
  <Words>1136</Words>
  <Characters>6480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user</cp:lastModifiedBy>
  <cp:revision>25</cp:revision>
  <cp:lastPrinted>2019-05-16T13:22:00Z</cp:lastPrinted>
  <dcterms:created xsi:type="dcterms:W3CDTF">2019-02-11T10:32:00Z</dcterms:created>
  <dcterms:modified xsi:type="dcterms:W3CDTF">2019-10-25T12:29:00Z</dcterms:modified>
</cp:coreProperties>
</file>